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065" w:rsidRPr="00E85D0F" w:rsidRDefault="00590065" w:rsidP="00E85D0F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ИЛЬЯСОВА ТАТЬЯНА ИЛЬИНИЧНА </w:t>
      </w:r>
    </w:p>
    <w:p w:rsidR="00590065" w:rsidRPr="00E85D0F" w:rsidRDefault="00590065">
      <w:pPr>
        <w:rPr>
          <w:rFonts w:ascii="Times New Roman" w:hAnsi="Times New Roman"/>
          <w:sz w:val="28"/>
          <w:szCs w:val="28"/>
        </w:rPr>
      </w:pPr>
    </w:p>
    <w:p w:rsidR="00590065" w:rsidRPr="00E85D0F" w:rsidRDefault="00590065" w:rsidP="00E85D0F">
      <w:pPr>
        <w:jc w:val="center"/>
        <w:rPr>
          <w:rFonts w:ascii="Times New Roman" w:hAnsi="Times New Roman"/>
          <w:b/>
          <w:sz w:val="28"/>
          <w:szCs w:val="28"/>
        </w:rPr>
      </w:pPr>
      <w:r w:rsidRPr="00E85D0F">
        <w:rPr>
          <w:rFonts w:ascii="Times New Roman" w:hAnsi="Times New Roman"/>
          <w:b/>
          <w:sz w:val="28"/>
          <w:szCs w:val="28"/>
        </w:rPr>
        <w:t>«Самое главн</w:t>
      </w:r>
      <w:r>
        <w:rPr>
          <w:rFonts w:ascii="Times New Roman" w:hAnsi="Times New Roman"/>
          <w:b/>
          <w:sz w:val="28"/>
          <w:szCs w:val="28"/>
        </w:rPr>
        <w:t>ое – это жить в мире и быть здоровой»</w:t>
      </w:r>
      <w:bookmarkStart w:id="0" w:name="_GoBack"/>
      <w:bookmarkEnd w:id="0"/>
    </w:p>
    <w:p w:rsidR="00590065" w:rsidRPr="00E85D0F" w:rsidRDefault="00590065">
      <w:pPr>
        <w:rPr>
          <w:rFonts w:ascii="Times New Roman" w:hAnsi="Times New Roman"/>
          <w:sz w:val="28"/>
          <w:szCs w:val="28"/>
        </w:rPr>
      </w:pPr>
    </w:p>
    <w:p w:rsidR="00590065" w:rsidRPr="00E85D0F" w:rsidRDefault="00590065" w:rsidP="00611AF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Татьяна Ильинична – т</w:t>
      </w:r>
      <w:r w:rsidRPr="00E85D0F">
        <w:rPr>
          <w:rFonts w:ascii="Times New Roman" w:hAnsi="Times New Roman"/>
          <w:sz w:val="28"/>
          <w:szCs w:val="28"/>
        </w:rPr>
        <w:t>руженик ты</w:t>
      </w:r>
      <w:r>
        <w:rPr>
          <w:rFonts w:ascii="Times New Roman" w:hAnsi="Times New Roman"/>
          <w:sz w:val="28"/>
          <w:szCs w:val="28"/>
        </w:rPr>
        <w:t>ла. Во время войны работала в Ма</w:t>
      </w:r>
      <w:r w:rsidRPr="00E85D0F">
        <w:rPr>
          <w:rFonts w:ascii="Times New Roman" w:hAnsi="Times New Roman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 xml:space="preserve">й </w:t>
      </w:r>
      <w:r w:rsidRPr="00E85D0F">
        <w:rPr>
          <w:rFonts w:ascii="Times New Roman" w:hAnsi="Times New Roman"/>
          <w:sz w:val="28"/>
          <w:szCs w:val="28"/>
        </w:rPr>
        <w:t xml:space="preserve">Эл на ферме. </w:t>
      </w:r>
    </w:p>
    <w:p w:rsidR="00590065" w:rsidRPr="00E85D0F" w:rsidRDefault="00590065">
      <w:pPr>
        <w:rPr>
          <w:rFonts w:ascii="Times New Roman" w:hAnsi="Times New Roman"/>
          <w:sz w:val="28"/>
          <w:szCs w:val="28"/>
        </w:rPr>
      </w:pPr>
    </w:p>
    <w:p w:rsidR="00590065" w:rsidRDefault="00590065" w:rsidP="00E85D0F">
      <w:pPr>
        <w:jc w:val="center"/>
        <w:rPr>
          <w:b/>
          <w:sz w:val="28"/>
          <w:szCs w:val="28"/>
        </w:rPr>
      </w:pPr>
      <w:r w:rsidRPr="005700BE">
        <w:rPr>
          <w:b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22.25pt;height:316.5pt;visibility:visible">
            <v:imagedata r:id="rId4" o:title=""/>
          </v:shape>
        </w:pict>
      </w:r>
    </w:p>
    <w:sectPr w:rsidR="00590065" w:rsidSect="00DA1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4F3E"/>
    <w:rsid w:val="00015C27"/>
    <w:rsid w:val="00023FFD"/>
    <w:rsid w:val="0012464A"/>
    <w:rsid w:val="00126499"/>
    <w:rsid w:val="00196450"/>
    <w:rsid w:val="001D4C90"/>
    <w:rsid w:val="002460C4"/>
    <w:rsid w:val="005700BE"/>
    <w:rsid w:val="005735BE"/>
    <w:rsid w:val="00590065"/>
    <w:rsid w:val="0060510E"/>
    <w:rsid w:val="00611AF3"/>
    <w:rsid w:val="006A3923"/>
    <w:rsid w:val="00827BB9"/>
    <w:rsid w:val="008A2292"/>
    <w:rsid w:val="00950697"/>
    <w:rsid w:val="00B04C87"/>
    <w:rsid w:val="00B06D16"/>
    <w:rsid w:val="00B801EC"/>
    <w:rsid w:val="00B94F3E"/>
    <w:rsid w:val="00CC1AA2"/>
    <w:rsid w:val="00DA10C3"/>
    <w:rsid w:val="00E12142"/>
    <w:rsid w:val="00E7225F"/>
    <w:rsid w:val="00E85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0C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4F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24</Words>
  <Characters>140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Школа85_география</dc:creator>
  <cp:keywords/>
  <dc:description/>
  <cp:lastModifiedBy>Admin</cp:lastModifiedBy>
  <cp:revision>11</cp:revision>
  <dcterms:created xsi:type="dcterms:W3CDTF">2015-02-17T09:21:00Z</dcterms:created>
  <dcterms:modified xsi:type="dcterms:W3CDTF">2015-04-10T14:24:00Z</dcterms:modified>
</cp:coreProperties>
</file>